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West Hampshire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West Hampshire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West Hampshire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West Hampshire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West Hampshire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West Hampshire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52.4% </w:t>
      </w:r>
      <w:r w:rsidRPr="004747BF">
        <w:rPr>
          <w:rFonts w:ascii="Libre Franklin Light" w:eastAsia="Times New Roman" w:hAnsi="Libre Franklin Light" w:cs="Calibri Light"/>
        </w:rPr>
        <w:t xml:space="preserve">of those respondents classified as PGSI 8+ in North West Hampshire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West Hampshire is estimated to be </w:t>
      </w:r>
      <w:r w:rsidRPr="00773DF7">
        <w:rPr>
          <w:rFonts w:ascii="Libre Franklin Light" w:eastAsia="Times New Roman" w:hAnsi="Libre Franklin Light" w:cs="Calibri Light"/>
          <w:b/>
          <w:bCs/>
          <w:color w:val="C45911" w:themeColor="accent2" w:themeShade="BF"/>
        </w:rPr>
        <w:t xml:space="preserve">£1,297,087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West Hampshire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Hampshire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Hampshire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West Hampshire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West Hamp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West Hampshire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West Hamp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West Hampshire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Hampshire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West Hamp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West Hampshire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West Hampshire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Hampshire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West Hampshire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West Hampshire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West Hampshire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£1,297,087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West Hampshire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£21,127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£436,927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£31,300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£782,791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£1,297,087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West Hampshire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West Hampshire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Hampshire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Hampshire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Hampshire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Hampshire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West Hampshire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West Hampshire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Hampshire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Hampshire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West Hampshire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West Hampshire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10CB19F-09D5-44EF-865D-FE278C9C910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